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E5EB0D" w14:textId="77777777" w:rsidR="00163042" w:rsidRDefault="00163042" w:rsidP="0016304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BERNARD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fl.1425)</w:t>
      </w:r>
    </w:p>
    <w:p w14:paraId="09773562" w14:textId="77777777" w:rsidR="00163042" w:rsidRDefault="00163042" w:rsidP="0016304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Gloucester. Weaver.</w:t>
      </w:r>
    </w:p>
    <w:p w14:paraId="3D47940B" w14:textId="77777777" w:rsidR="00163042" w:rsidRDefault="00163042" w:rsidP="0016304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7E07409C" w14:textId="77777777" w:rsidR="00163042" w:rsidRDefault="00163042" w:rsidP="0016304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77469FF9" w14:textId="77777777" w:rsidR="00163042" w:rsidRDefault="00163042" w:rsidP="0016304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1425</w:t>
      </w:r>
      <w:r>
        <w:rPr>
          <w:rFonts w:ascii="Times New Roman" w:hAnsi="Times New Roman" w:cs="Times New Roman"/>
          <w:sz w:val="24"/>
          <w:szCs w:val="24"/>
        </w:rPr>
        <w:tab/>
        <w:t>Richard Jones(q.v.) brought a plaint of debt against him, John Grove</w:t>
      </w:r>
    </w:p>
    <w:p w14:paraId="6B7404AC" w14:textId="77777777" w:rsidR="00163042" w:rsidRDefault="00163042" w:rsidP="0016304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Minsterworth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(q.v.), Henry </w:t>
      </w:r>
      <w:proofErr w:type="spellStart"/>
      <w:r>
        <w:rPr>
          <w:rFonts w:ascii="Times New Roman" w:hAnsi="Times New Roman" w:cs="Times New Roman"/>
          <w:sz w:val="24"/>
          <w:szCs w:val="24"/>
        </w:rPr>
        <w:t>Wode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Gloucester(q.v.), Walter </w:t>
      </w:r>
      <w:proofErr w:type="spellStart"/>
      <w:r>
        <w:rPr>
          <w:rFonts w:ascii="Times New Roman" w:hAnsi="Times New Roman" w:cs="Times New Roman"/>
          <w:sz w:val="24"/>
          <w:szCs w:val="24"/>
        </w:rPr>
        <w:t>Turnour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</w:t>
      </w:r>
    </w:p>
    <w:p w14:paraId="5CE42601" w14:textId="77777777" w:rsidR="00163042" w:rsidRDefault="00163042" w:rsidP="0016304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Gloucester(q.v.),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Unet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Gloucester(q.v.) and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Slawey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</w:t>
      </w:r>
    </w:p>
    <w:p w14:paraId="3792E761" w14:textId="77777777" w:rsidR="00163042" w:rsidRDefault="00163042" w:rsidP="0016304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Gloucester(q.v.).</w:t>
      </w:r>
    </w:p>
    <w:p w14:paraId="19C3471D" w14:textId="77777777" w:rsidR="00163042" w:rsidRDefault="00163042" w:rsidP="0016304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1D2FDE"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http://aalt.law.uh.edu/Indices/CP40Indices/CP40no647/CP40no647Pl.htm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738BD2F6" w14:textId="77777777" w:rsidR="00163042" w:rsidRDefault="00163042" w:rsidP="0016304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562926BF" w14:textId="77777777" w:rsidR="00163042" w:rsidRDefault="00163042" w:rsidP="0016304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03C03F23" w14:textId="77777777" w:rsidR="00163042" w:rsidRDefault="00163042" w:rsidP="0016304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July 2022</w:t>
      </w:r>
    </w:p>
    <w:p w14:paraId="2CA1CEFB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AFA5F9" w14:textId="77777777" w:rsidR="00163042" w:rsidRDefault="00163042" w:rsidP="009139A6">
      <w:r>
        <w:separator/>
      </w:r>
    </w:p>
  </w:endnote>
  <w:endnote w:type="continuationSeparator" w:id="0">
    <w:p w14:paraId="21079B9E" w14:textId="77777777" w:rsidR="00163042" w:rsidRDefault="0016304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E7005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7A9CD6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EDDB0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8E3A97" w14:textId="77777777" w:rsidR="00163042" w:rsidRDefault="00163042" w:rsidP="009139A6">
      <w:r>
        <w:separator/>
      </w:r>
    </w:p>
  </w:footnote>
  <w:footnote w:type="continuationSeparator" w:id="0">
    <w:p w14:paraId="783CB37B" w14:textId="77777777" w:rsidR="00163042" w:rsidRDefault="0016304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9921A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7F8D1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6F49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3042"/>
    <w:rsid w:val="000666E0"/>
    <w:rsid w:val="00163042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C3E06B"/>
  <w15:chartTrackingRefBased/>
  <w15:docId w15:val="{FA9A4FD5-A799-44A9-816B-E3B1EE48C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16304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647/CP40no647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70</Words>
  <Characters>401</Characters>
  <Application>Microsoft Office Word</Application>
  <DocSecurity>0</DocSecurity>
  <Lines>3</Lines>
  <Paragraphs>1</Paragraphs>
  <ScaleCrop>false</ScaleCrop>
  <Company/>
  <LinksUpToDate>false</LinksUpToDate>
  <CharactersWithSpaces>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2022-07-14T15:21:00Z</dcterms:created>
  <dcterms:modified xsi:type="dcterms:W3CDTF">2022-07-14T15:22:00Z</dcterms:modified>
</cp:coreProperties>
</file>